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F48" w:rsidRDefault="00A17F48" w:rsidP="005331E7">
      <w:pPr>
        <w:spacing w:line="240" w:lineRule="exact"/>
        <w:ind w:firstLine="851"/>
        <w:rPr>
          <w:sz w:val="28"/>
          <w:szCs w:val="28"/>
          <w:lang w:val="uk-UA"/>
        </w:rPr>
      </w:pPr>
    </w:p>
    <w:p w:rsidR="00A17F48" w:rsidRDefault="00A17F48" w:rsidP="00E573F6">
      <w:pPr>
        <w:spacing w:line="240" w:lineRule="exact"/>
        <w:rPr>
          <w:sz w:val="28"/>
          <w:szCs w:val="28"/>
          <w:lang w:val="uk-UA"/>
        </w:rPr>
      </w:pPr>
    </w:p>
    <w:p w:rsidR="00A17F48" w:rsidRDefault="00A17F48" w:rsidP="00E573F6">
      <w:pPr>
        <w:spacing w:line="240" w:lineRule="exact"/>
        <w:rPr>
          <w:sz w:val="28"/>
          <w:szCs w:val="28"/>
          <w:lang w:val="uk-UA"/>
        </w:rPr>
      </w:pPr>
    </w:p>
    <w:p w:rsidR="00A17F48" w:rsidRDefault="00A17F48" w:rsidP="00E573F6">
      <w:pPr>
        <w:spacing w:line="240" w:lineRule="exact"/>
        <w:rPr>
          <w:sz w:val="28"/>
          <w:szCs w:val="28"/>
          <w:lang w:val="uk-UA"/>
        </w:rPr>
      </w:pPr>
    </w:p>
    <w:p w:rsidR="00A17F48" w:rsidRDefault="00A17F48" w:rsidP="00E573F6">
      <w:pPr>
        <w:spacing w:line="240" w:lineRule="exact"/>
        <w:rPr>
          <w:sz w:val="28"/>
          <w:szCs w:val="28"/>
          <w:lang w:val="uk-UA"/>
        </w:rPr>
      </w:pPr>
    </w:p>
    <w:p w:rsidR="00A17F48" w:rsidRDefault="00A17F48" w:rsidP="00E573F6">
      <w:pPr>
        <w:spacing w:line="240" w:lineRule="exact"/>
        <w:rPr>
          <w:sz w:val="28"/>
          <w:szCs w:val="28"/>
          <w:lang w:val="uk-UA"/>
        </w:rPr>
      </w:pPr>
    </w:p>
    <w:p w:rsidR="00A17F48" w:rsidRDefault="00A17F48" w:rsidP="00E573F6">
      <w:pPr>
        <w:spacing w:line="240" w:lineRule="exact"/>
        <w:rPr>
          <w:sz w:val="28"/>
          <w:szCs w:val="28"/>
          <w:lang w:val="uk-UA"/>
        </w:rPr>
      </w:pPr>
    </w:p>
    <w:p w:rsidR="00A17F48" w:rsidRDefault="00A17F48" w:rsidP="00E573F6">
      <w:pPr>
        <w:spacing w:line="240" w:lineRule="exact"/>
        <w:rPr>
          <w:sz w:val="28"/>
          <w:szCs w:val="28"/>
          <w:lang w:val="uk-UA"/>
        </w:rPr>
      </w:pPr>
    </w:p>
    <w:p w:rsidR="00A17F48" w:rsidRDefault="00A17F48" w:rsidP="00E573F6">
      <w:pPr>
        <w:spacing w:line="240" w:lineRule="exact"/>
        <w:rPr>
          <w:sz w:val="28"/>
          <w:szCs w:val="28"/>
          <w:lang w:val="uk-UA"/>
        </w:rPr>
      </w:pPr>
    </w:p>
    <w:p w:rsidR="00A17F48" w:rsidRDefault="00A17F48" w:rsidP="00E573F6">
      <w:pPr>
        <w:spacing w:line="240" w:lineRule="exact"/>
        <w:rPr>
          <w:sz w:val="28"/>
          <w:szCs w:val="28"/>
          <w:lang w:val="uk-UA"/>
        </w:rPr>
      </w:pPr>
    </w:p>
    <w:p w:rsidR="00A17F48" w:rsidRDefault="00A17F48" w:rsidP="00E573F6">
      <w:pPr>
        <w:spacing w:line="240" w:lineRule="exact"/>
        <w:rPr>
          <w:sz w:val="28"/>
          <w:szCs w:val="28"/>
          <w:lang w:val="uk-UA"/>
        </w:rPr>
      </w:pPr>
    </w:p>
    <w:p w:rsidR="00A17F48" w:rsidRDefault="00A17F48" w:rsidP="00E573F6">
      <w:pPr>
        <w:spacing w:line="240" w:lineRule="exact"/>
        <w:rPr>
          <w:sz w:val="28"/>
          <w:szCs w:val="28"/>
          <w:lang w:val="uk-UA"/>
        </w:rPr>
      </w:pPr>
    </w:p>
    <w:p w:rsidR="00A17F48" w:rsidRDefault="00A17F48" w:rsidP="00E573F6">
      <w:pPr>
        <w:spacing w:line="240" w:lineRule="exact"/>
        <w:rPr>
          <w:sz w:val="28"/>
          <w:szCs w:val="28"/>
          <w:lang w:val="uk-UA"/>
        </w:rPr>
      </w:pPr>
    </w:p>
    <w:p w:rsidR="00E573F6" w:rsidRPr="00FD376A" w:rsidRDefault="00AF42D3" w:rsidP="00E573F6">
      <w:pPr>
        <w:spacing w:line="240" w:lineRule="exact"/>
        <w:rPr>
          <w:sz w:val="28"/>
          <w:szCs w:val="28"/>
          <w:lang w:val="uk-UA"/>
        </w:rPr>
      </w:pPr>
      <w:r w:rsidRPr="00FD376A">
        <w:rPr>
          <w:sz w:val="28"/>
          <w:szCs w:val="28"/>
          <w:lang w:val="uk-UA"/>
        </w:rPr>
        <w:t>Про встановлення тарифів</w:t>
      </w:r>
    </w:p>
    <w:p w:rsidR="00AF42D3" w:rsidRPr="00FD376A" w:rsidRDefault="00AF42D3" w:rsidP="00E573F6">
      <w:pPr>
        <w:spacing w:line="240" w:lineRule="exact"/>
        <w:rPr>
          <w:sz w:val="28"/>
          <w:szCs w:val="28"/>
          <w:lang w:val="uk-UA"/>
        </w:rPr>
      </w:pPr>
      <w:r w:rsidRPr="00FD376A">
        <w:rPr>
          <w:sz w:val="28"/>
          <w:szCs w:val="28"/>
          <w:lang w:val="uk-UA"/>
        </w:rPr>
        <w:t xml:space="preserve">на послуги з </w:t>
      </w:r>
      <w:r w:rsidR="00FD376A" w:rsidRPr="00FD376A">
        <w:rPr>
          <w:sz w:val="28"/>
          <w:szCs w:val="28"/>
          <w:lang w:val="uk-UA"/>
        </w:rPr>
        <w:t>поводження з</w:t>
      </w:r>
    </w:p>
    <w:p w:rsidR="00AF42D3" w:rsidRPr="00FD376A" w:rsidRDefault="00FD376A" w:rsidP="00B65F6A">
      <w:pPr>
        <w:spacing w:line="240" w:lineRule="exact"/>
        <w:rPr>
          <w:sz w:val="28"/>
          <w:szCs w:val="28"/>
          <w:lang w:val="uk-UA"/>
        </w:rPr>
      </w:pPr>
      <w:r w:rsidRPr="00FD376A">
        <w:rPr>
          <w:sz w:val="28"/>
          <w:szCs w:val="28"/>
          <w:lang w:val="uk-UA"/>
        </w:rPr>
        <w:t>побутовими відходами</w:t>
      </w:r>
    </w:p>
    <w:p w:rsidR="00AF42D3" w:rsidRPr="00A717F7" w:rsidRDefault="00AF42D3" w:rsidP="00E573F6">
      <w:pPr>
        <w:spacing w:line="240" w:lineRule="exact"/>
        <w:rPr>
          <w:sz w:val="28"/>
          <w:szCs w:val="28"/>
          <w:highlight w:val="yellow"/>
          <w:lang w:val="uk-UA"/>
        </w:rPr>
      </w:pPr>
    </w:p>
    <w:p w:rsidR="00AF42D3" w:rsidRPr="00A717F7" w:rsidRDefault="00AF42D3" w:rsidP="0001490E">
      <w:pPr>
        <w:spacing w:line="240" w:lineRule="exact"/>
        <w:jc w:val="both"/>
        <w:rPr>
          <w:sz w:val="28"/>
          <w:szCs w:val="28"/>
          <w:highlight w:val="yellow"/>
          <w:lang w:val="uk-UA"/>
        </w:rPr>
      </w:pPr>
    </w:p>
    <w:p w:rsidR="00AF42D3" w:rsidRPr="00FD376A" w:rsidRDefault="00AF42D3" w:rsidP="00305667">
      <w:pPr>
        <w:ind w:right="140"/>
        <w:jc w:val="both"/>
        <w:rPr>
          <w:sz w:val="28"/>
          <w:szCs w:val="28"/>
          <w:lang w:val="uk-UA"/>
        </w:rPr>
      </w:pPr>
      <w:r w:rsidRPr="00FD376A">
        <w:rPr>
          <w:sz w:val="28"/>
          <w:szCs w:val="28"/>
          <w:lang w:val="uk-UA"/>
        </w:rPr>
        <w:tab/>
        <w:t>Відповідно до Законів України «Про місцеве самоврядування в Україні», «Про житлово-комунальні послуги»</w:t>
      </w:r>
      <w:r w:rsidR="006624AB" w:rsidRPr="00FD376A">
        <w:rPr>
          <w:sz w:val="28"/>
          <w:szCs w:val="28"/>
          <w:lang w:val="uk-UA"/>
        </w:rPr>
        <w:t>, постанови Кабінету Міністрів У</w:t>
      </w:r>
      <w:r w:rsidRPr="00FD376A">
        <w:rPr>
          <w:sz w:val="28"/>
          <w:szCs w:val="28"/>
          <w:lang w:val="uk-UA"/>
        </w:rPr>
        <w:t>країни</w:t>
      </w:r>
      <w:r w:rsidR="0001490E" w:rsidRPr="00FD376A">
        <w:rPr>
          <w:sz w:val="28"/>
          <w:szCs w:val="28"/>
          <w:lang w:val="uk-UA"/>
        </w:rPr>
        <w:t xml:space="preserve"> від 26.0</w:t>
      </w:r>
      <w:r w:rsidR="00874287" w:rsidRPr="00FD376A">
        <w:rPr>
          <w:sz w:val="28"/>
          <w:szCs w:val="28"/>
          <w:lang w:val="uk-UA"/>
        </w:rPr>
        <w:t>7.2006 № 1010 «Про затвердження</w:t>
      </w:r>
      <w:r w:rsidR="0001490E" w:rsidRPr="00FD376A">
        <w:rPr>
          <w:sz w:val="28"/>
          <w:szCs w:val="28"/>
          <w:lang w:val="uk-UA"/>
        </w:rPr>
        <w:t xml:space="preserve"> Порядку формування тарифів на послуги з </w:t>
      </w:r>
      <w:r w:rsidR="00FD376A" w:rsidRPr="00FD376A">
        <w:rPr>
          <w:sz w:val="28"/>
          <w:szCs w:val="28"/>
          <w:lang w:val="uk-UA"/>
        </w:rPr>
        <w:t>поводження</w:t>
      </w:r>
      <w:r w:rsidR="0001490E" w:rsidRPr="00FD376A">
        <w:rPr>
          <w:sz w:val="28"/>
          <w:szCs w:val="28"/>
          <w:lang w:val="uk-UA"/>
        </w:rPr>
        <w:t xml:space="preserve"> </w:t>
      </w:r>
      <w:r w:rsidR="00FD376A" w:rsidRPr="00FD376A">
        <w:rPr>
          <w:sz w:val="28"/>
          <w:szCs w:val="28"/>
          <w:lang w:val="uk-UA"/>
        </w:rPr>
        <w:t>з побутовими відходами</w:t>
      </w:r>
      <w:r w:rsidR="0001490E" w:rsidRPr="00FD376A">
        <w:rPr>
          <w:sz w:val="28"/>
          <w:szCs w:val="28"/>
          <w:lang w:val="uk-UA"/>
        </w:rPr>
        <w:t>»</w:t>
      </w:r>
      <w:r w:rsidR="00B65F6A">
        <w:rPr>
          <w:sz w:val="28"/>
          <w:szCs w:val="28"/>
          <w:lang w:val="uk-UA"/>
        </w:rPr>
        <w:t xml:space="preserve"> зі змінами</w:t>
      </w:r>
      <w:r w:rsidR="0001490E" w:rsidRPr="00FD376A">
        <w:rPr>
          <w:sz w:val="28"/>
          <w:szCs w:val="28"/>
          <w:lang w:val="uk-UA"/>
        </w:rPr>
        <w:t xml:space="preserve">, </w:t>
      </w:r>
      <w:r w:rsidR="00C77910"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12.09.2018 № 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</w:t>
      </w:r>
      <w:r w:rsidR="0001490E" w:rsidRPr="000F5161">
        <w:rPr>
          <w:sz w:val="28"/>
          <w:szCs w:val="28"/>
          <w:lang w:val="uk-UA"/>
        </w:rPr>
        <w:t>рішення виконавчого комітет</w:t>
      </w:r>
      <w:r w:rsidR="00670EBE" w:rsidRPr="000F5161">
        <w:rPr>
          <w:sz w:val="28"/>
          <w:szCs w:val="28"/>
          <w:lang w:val="uk-UA"/>
        </w:rPr>
        <w:t>у</w:t>
      </w:r>
      <w:r w:rsidR="000F5161" w:rsidRPr="000F5161">
        <w:rPr>
          <w:sz w:val="28"/>
          <w:szCs w:val="28"/>
          <w:lang w:val="uk-UA"/>
        </w:rPr>
        <w:t xml:space="preserve"> Запорізької міської ради від 28</w:t>
      </w:r>
      <w:r w:rsidR="00670EBE" w:rsidRPr="000F5161">
        <w:rPr>
          <w:sz w:val="28"/>
          <w:szCs w:val="28"/>
          <w:lang w:val="uk-UA"/>
        </w:rPr>
        <w:t>.10</w:t>
      </w:r>
      <w:r w:rsidR="0001490E" w:rsidRPr="000F5161">
        <w:rPr>
          <w:sz w:val="28"/>
          <w:szCs w:val="28"/>
          <w:lang w:val="uk-UA"/>
        </w:rPr>
        <w:t>.20</w:t>
      </w:r>
      <w:r w:rsidR="00670EBE" w:rsidRPr="000F5161">
        <w:rPr>
          <w:sz w:val="28"/>
          <w:szCs w:val="28"/>
          <w:lang w:val="uk-UA"/>
        </w:rPr>
        <w:t>1</w:t>
      </w:r>
      <w:r w:rsidR="0001490E" w:rsidRPr="000F5161">
        <w:rPr>
          <w:sz w:val="28"/>
          <w:szCs w:val="28"/>
          <w:lang w:val="uk-UA"/>
        </w:rPr>
        <w:t>9 №</w:t>
      </w:r>
      <w:r w:rsidR="000F5161" w:rsidRPr="000F5161">
        <w:rPr>
          <w:sz w:val="28"/>
          <w:szCs w:val="28"/>
          <w:lang w:val="uk-UA"/>
        </w:rPr>
        <w:t xml:space="preserve"> 468 «Про введення в дію рішення конкурсної комісії з визначення переможця конкурсу з вивезення побутових відходів на території міста Запоріжжя»</w:t>
      </w:r>
      <w:r w:rsidR="00A7179A" w:rsidRPr="000F5161">
        <w:rPr>
          <w:sz w:val="28"/>
          <w:szCs w:val="28"/>
          <w:lang w:val="uk-UA"/>
        </w:rPr>
        <w:t>,</w:t>
      </w:r>
      <w:r w:rsidR="00A7179A" w:rsidRPr="00F755C0">
        <w:rPr>
          <w:sz w:val="28"/>
          <w:szCs w:val="28"/>
          <w:lang w:val="uk-UA"/>
        </w:rPr>
        <w:t xml:space="preserve"> </w:t>
      </w:r>
      <w:r w:rsidR="00C77910">
        <w:rPr>
          <w:sz w:val="28"/>
          <w:szCs w:val="28"/>
          <w:lang w:val="uk-UA"/>
        </w:rPr>
        <w:t xml:space="preserve">рішення виконавчого комітету </w:t>
      </w:r>
      <w:r w:rsidR="003E54BE">
        <w:rPr>
          <w:sz w:val="28"/>
          <w:szCs w:val="28"/>
          <w:lang w:val="uk-UA"/>
        </w:rPr>
        <w:t>Запорізької міської ради  від 27</w:t>
      </w:r>
      <w:r w:rsidR="00C77910">
        <w:rPr>
          <w:sz w:val="28"/>
          <w:szCs w:val="28"/>
          <w:lang w:val="uk-UA"/>
        </w:rPr>
        <w:t>.05.2019 №</w:t>
      </w:r>
      <w:r w:rsidR="003E54BE">
        <w:rPr>
          <w:sz w:val="28"/>
          <w:szCs w:val="28"/>
          <w:lang w:val="uk-UA"/>
        </w:rPr>
        <w:t xml:space="preserve"> 199 «Про встановлення  форм розрахунків тарифів на теплову енергію, її виробництво, транспортування та постачання, а також розрахунків тарифів на комунальні послуги»,</w:t>
      </w:r>
      <w:r w:rsidR="00C77910">
        <w:rPr>
          <w:sz w:val="28"/>
          <w:szCs w:val="28"/>
          <w:lang w:val="uk-UA"/>
        </w:rPr>
        <w:t xml:space="preserve"> </w:t>
      </w:r>
      <w:r w:rsidR="00874287" w:rsidRPr="00F755C0">
        <w:rPr>
          <w:sz w:val="28"/>
          <w:szCs w:val="28"/>
          <w:lang w:val="uk-UA"/>
        </w:rPr>
        <w:t>звернення товариства з обм</w:t>
      </w:r>
      <w:r w:rsidR="007E5645" w:rsidRPr="00F755C0">
        <w:rPr>
          <w:sz w:val="28"/>
          <w:szCs w:val="28"/>
          <w:lang w:val="uk-UA"/>
        </w:rPr>
        <w:t>еженою відповідальністю «</w:t>
      </w:r>
      <w:proofErr w:type="spellStart"/>
      <w:r w:rsidR="007E5645" w:rsidRPr="00F755C0">
        <w:rPr>
          <w:sz w:val="28"/>
          <w:szCs w:val="28"/>
          <w:lang w:val="uk-UA"/>
        </w:rPr>
        <w:t>Вельтум</w:t>
      </w:r>
      <w:proofErr w:type="spellEnd"/>
      <w:r w:rsidR="00874287" w:rsidRPr="00FD376A">
        <w:rPr>
          <w:sz w:val="28"/>
          <w:szCs w:val="28"/>
          <w:lang w:val="uk-UA"/>
        </w:rPr>
        <w:t xml:space="preserve">-Запоріжжя» </w:t>
      </w:r>
      <w:r w:rsidR="00252A8E" w:rsidRPr="00FD376A">
        <w:rPr>
          <w:sz w:val="28"/>
          <w:szCs w:val="28"/>
          <w:lang w:val="uk-UA"/>
        </w:rPr>
        <w:t>виконавчий комітет Запорізької міської ради</w:t>
      </w:r>
    </w:p>
    <w:p w:rsidR="00252A8E" w:rsidRPr="00FD376A" w:rsidRDefault="00252A8E" w:rsidP="0001490E">
      <w:pPr>
        <w:jc w:val="both"/>
        <w:rPr>
          <w:sz w:val="28"/>
          <w:szCs w:val="28"/>
          <w:lang w:val="uk-UA"/>
        </w:rPr>
      </w:pPr>
      <w:r w:rsidRPr="00FD376A">
        <w:rPr>
          <w:sz w:val="28"/>
          <w:szCs w:val="28"/>
          <w:lang w:val="uk-UA"/>
        </w:rPr>
        <w:t>ВИРІШИВ:</w:t>
      </w:r>
    </w:p>
    <w:p w:rsidR="00252A8E" w:rsidRDefault="00252A8E" w:rsidP="005331E7">
      <w:pPr>
        <w:pStyle w:val="a4"/>
        <w:numPr>
          <w:ilvl w:val="0"/>
          <w:numId w:val="1"/>
        </w:numPr>
        <w:ind w:left="0" w:firstLine="710"/>
        <w:jc w:val="both"/>
        <w:rPr>
          <w:sz w:val="28"/>
          <w:szCs w:val="28"/>
          <w:lang w:val="uk-UA"/>
        </w:rPr>
      </w:pPr>
      <w:r w:rsidRPr="00BE217D">
        <w:rPr>
          <w:sz w:val="28"/>
          <w:szCs w:val="28"/>
          <w:lang w:val="uk-UA"/>
        </w:rPr>
        <w:t xml:space="preserve">Встановити </w:t>
      </w:r>
      <w:r w:rsidR="00B65F6A">
        <w:rPr>
          <w:sz w:val="28"/>
          <w:szCs w:val="28"/>
          <w:lang w:val="uk-UA"/>
        </w:rPr>
        <w:t xml:space="preserve">з 01.01.2020 </w:t>
      </w:r>
      <w:r w:rsidRPr="00BE217D">
        <w:rPr>
          <w:sz w:val="28"/>
          <w:szCs w:val="28"/>
          <w:lang w:val="uk-UA"/>
        </w:rPr>
        <w:t xml:space="preserve">тарифи на послуги з </w:t>
      </w:r>
      <w:r w:rsidR="00FD376A" w:rsidRPr="00BE217D">
        <w:rPr>
          <w:sz w:val="28"/>
          <w:szCs w:val="28"/>
          <w:lang w:val="uk-UA"/>
        </w:rPr>
        <w:t>поводження з</w:t>
      </w:r>
      <w:r w:rsidR="00250CEE" w:rsidRPr="00BE217D">
        <w:rPr>
          <w:sz w:val="28"/>
          <w:szCs w:val="28"/>
          <w:lang w:val="uk-UA"/>
        </w:rPr>
        <w:t xml:space="preserve"> </w:t>
      </w:r>
      <w:r w:rsidR="00FD376A" w:rsidRPr="00BE217D">
        <w:rPr>
          <w:sz w:val="28"/>
          <w:szCs w:val="28"/>
          <w:lang w:val="uk-UA"/>
        </w:rPr>
        <w:t>побутовими відходами</w:t>
      </w:r>
      <w:r w:rsidR="00BE217D" w:rsidRPr="00BE217D">
        <w:rPr>
          <w:sz w:val="28"/>
          <w:szCs w:val="28"/>
          <w:lang w:val="uk-UA"/>
        </w:rPr>
        <w:t xml:space="preserve"> (вивезення та захоронення)</w:t>
      </w:r>
      <w:r w:rsidRPr="00BE217D">
        <w:rPr>
          <w:sz w:val="28"/>
          <w:szCs w:val="28"/>
          <w:lang w:val="uk-UA"/>
        </w:rPr>
        <w:t>, які надає товариство з обмеженою відпов</w:t>
      </w:r>
      <w:r w:rsidR="00B86515" w:rsidRPr="00BE217D">
        <w:rPr>
          <w:sz w:val="28"/>
          <w:szCs w:val="28"/>
          <w:lang w:val="uk-UA"/>
        </w:rPr>
        <w:t>ідальністю «</w:t>
      </w:r>
      <w:proofErr w:type="spellStart"/>
      <w:r w:rsidR="00B86515" w:rsidRPr="00BE217D">
        <w:rPr>
          <w:sz w:val="28"/>
          <w:szCs w:val="28"/>
          <w:lang w:val="uk-UA"/>
        </w:rPr>
        <w:t>В</w:t>
      </w:r>
      <w:r w:rsidR="007E5645" w:rsidRPr="00BE217D">
        <w:rPr>
          <w:sz w:val="28"/>
          <w:szCs w:val="28"/>
          <w:lang w:val="uk-UA"/>
        </w:rPr>
        <w:t>ельтум</w:t>
      </w:r>
      <w:proofErr w:type="spellEnd"/>
      <w:r w:rsidR="00B86515" w:rsidRPr="00BE217D">
        <w:rPr>
          <w:sz w:val="28"/>
          <w:szCs w:val="28"/>
          <w:lang w:val="uk-UA"/>
        </w:rPr>
        <w:t>-</w:t>
      </w:r>
      <w:r w:rsidR="00CA1026" w:rsidRPr="00BE217D">
        <w:rPr>
          <w:sz w:val="28"/>
          <w:szCs w:val="28"/>
          <w:lang w:val="uk-UA"/>
        </w:rPr>
        <w:t xml:space="preserve"> Запоріжжя» в</w:t>
      </w:r>
      <w:r w:rsidRPr="00BE217D">
        <w:rPr>
          <w:sz w:val="28"/>
          <w:szCs w:val="28"/>
          <w:lang w:val="uk-UA"/>
        </w:rPr>
        <w:t xml:space="preserve"> м. Запоріжжі</w:t>
      </w:r>
      <w:r w:rsidR="00B27328">
        <w:rPr>
          <w:sz w:val="28"/>
          <w:szCs w:val="28"/>
          <w:lang w:val="uk-UA"/>
        </w:rPr>
        <w:t>,</w:t>
      </w:r>
      <w:bookmarkStart w:id="0" w:name="_GoBack"/>
      <w:bookmarkEnd w:id="0"/>
      <w:r w:rsidRPr="00BE217D">
        <w:rPr>
          <w:sz w:val="28"/>
          <w:szCs w:val="28"/>
          <w:lang w:val="uk-UA"/>
        </w:rPr>
        <w:t xml:space="preserve"> </w:t>
      </w:r>
      <w:r w:rsidR="00760BA6">
        <w:rPr>
          <w:sz w:val="28"/>
          <w:szCs w:val="28"/>
          <w:lang w:val="uk-UA"/>
        </w:rPr>
        <w:t>згідно з додатками 1, 2</w:t>
      </w:r>
      <w:r w:rsidR="00807098">
        <w:rPr>
          <w:sz w:val="28"/>
          <w:szCs w:val="28"/>
          <w:lang w:val="uk-UA"/>
        </w:rPr>
        <w:t xml:space="preserve"> та структуру згідно з додатком 3. </w:t>
      </w:r>
    </w:p>
    <w:p w:rsidR="00996100" w:rsidRPr="00BE217D" w:rsidRDefault="00996100" w:rsidP="005331E7">
      <w:pPr>
        <w:pStyle w:val="a4"/>
        <w:numPr>
          <w:ilvl w:val="0"/>
          <w:numId w:val="1"/>
        </w:numPr>
        <w:ind w:left="0" w:firstLine="710"/>
        <w:jc w:val="both"/>
        <w:rPr>
          <w:sz w:val="28"/>
          <w:szCs w:val="28"/>
          <w:lang w:val="uk-UA"/>
        </w:rPr>
      </w:pPr>
      <w:r w:rsidRPr="00BE217D">
        <w:rPr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B86515" w:rsidRPr="00BE217D">
        <w:rPr>
          <w:sz w:val="28"/>
          <w:szCs w:val="28"/>
          <w:lang w:val="uk-UA"/>
        </w:rPr>
        <w:t>В</w:t>
      </w:r>
      <w:r w:rsidR="0005179A" w:rsidRPr="00BE217D">
        <w:rPr>
          <w:sz w:val="28"/>
          <w:szCs w:val="28"/>
          <w:lang w:val="uk-UA"/>
        </w:rPr>
        <w:t>ельтум</w:t>
      </w:r>
      <w:proofErr w:type="spellEnd"/>
      <w:r w:rsidR="00B86515" w:rsidRPr="00BE217D">
        <w:rPr>
          <w:sz w:val="28"/>
          <w:szCs w:val="28"/>
          <w:lang w:val="uk-UA"/>
        </w:rPr>
        <w:t>-</w:t>
      </w:r>
      <w:r w:rsidRPr="00BE217D">
        <w:rPr>
          <w:sz w:val="28"/>
          <w:szCs w:val="28"/>
          <w:lang w:val="uk-UA"/>
        </w:rPr>
        <w:t xml:space="preserve">Запоріжжя» щоквартально у </w:t>
      </w:r>
      <w:r w:rsidR="00A17F48" w:rsidRPr="00BE217D">
        <w:rPr>
          <w:sz w:val="28"/>
          <w:szCs w:val="28"/>
          <w:lang w:val="uk-UA"/>
        </w:rPr>
        <w:t>термін</w:t>
      </w:r>
      <w:r w:rsidRPr="00BE217D">
        <w:rPr>
          <w:sz w:val="28"/>
          <w:szCs w:val="28"/>
          <w:lang w:val="uk-UA"/>
        </w:rPr>
        <w:t xml:space="preserve">, передбачений для статистичної звітності, подавати звітні матеріали </w:t>
      </w:r>
      <w:r w:rsidR="00B65F6A" w:rsidRPr="00BE217D">
        <w:rPr>
          <w:sz w:val="28"/>
          <w:szCs w:val="28"/>
          <w:lang w:val="uk-UA"/>
        </w:rPr>
        <w:t xml:space="preserve">департаменту з управління житлово-комунальним господарством Запорізької міської ради </w:t>
      </w:r>
      <w:r w:rsidR="00B65F6A">
        <w:rPr>
          <w:sz w:val="28"/>
          <w:szCs w:val="28"/>
          <w:lang w:val="uk-UA"/>
        </w:rPr>
        <w:t xml:space="preserve">та </w:t>
      </w:r>
      <w:r w:rsidRPr="00BE217D">
        <w:rPr>
          <w:sz w:val="28"/>
          <w:szCs w:val="28"/>
          <w:lang w:val="uk-UA"/>
        </w:rPr>
        <w:t>департаменту економічного розв</w:t>
      </w:r>
      <w:r w:rsidR="00B65F6A">
        <w:rPr>
          <w:sz w:val="28"/>
          <w:szCs w:val="28"/>
          <w:lang w:val="uk-UA"/>
        </w:rPr>
        <w:t>итку Запорізької міської ради</w:t>
      </w:r>
      <w:r w:rsidRPr="00BE217D">
        <w:rPr>
          <w:sz w:val="28"/>
          <w:szCs w:val="28"/>
          <w:lang w:val="uk-UA"/>
        </w:rPr>
        <w:t xml:space="preserve"> </w:t>
      </w:r>
      <w:r w:rsidR="00A17F48" w:rsidRPr="00BE217D">
        <w:rPr>
          <w:sz w:val="28"/>
          <w:szCs w:val="28"/>
          <w:lang w:val="uk-UA"/>
        </w:rPr>
        <w:t>щодо рівня відшкодування</w:t>
      </w:r>
      <w:r w:rsidRPr="00BE217D">
        <w:rPr>
          <w:sz w:val="28"/>
          <w:szCs w:val="28"/>
          <w:lang w:val="uk-UA"/>
        </w:rPr>
        <w:t xml:space="preserve"> встановленим тарифом фактичних витрат з надання послуг з </w:t>
      </w:r>
      <w:r w:rsidR="00B65F6A">
        <w:rPr>
          <w:sz w:val="28"/>
          <w:szCs w:val="28"/>
          <w:lang w:val="uk-UA"/>
        </w:rPr>
        <w:t>поводження з</w:t>
      </w:r>
      <w:r w:rsidR="00250CEE" w:rsidRPr="00BE217D">
        <w:rPr>
          <w:sz w:val="28"/>
          <w:szCs w:val="28"/>
          <w:lang w:val="uk-UA"/>
        </w:rPr>
        <w:t xml:space="preserve"> </w:t>
      </w:r>
      <w:r w:rsidR="00B65F6A">
        <w:rPr>
          <w:sz w:val="28"/>
          <w:szCs w:val="28"/>
          <w:lang w:val="uk-UA"/>
        </w:rPr>
        <w:t>побутовими відходами</w:t>
      </w:r>
      <w:r w:rsidRPr="00BE217D">
        <w:rPr>
          <w:sz w:val="28"/>
          <w:szCs w:val="28"/>
          <w:lang w:val="uk-UA"/>
        </w:rPr>
        <w:t>.</w:t>
      </w:r>
    </w:p>
    <w:p w:rsidR="00205317" w:rsidRPr="00BE217D" w:rsidRDefault="00205317" w:rsidP="007E5645">
      <w:pPr>
        <w:pStyle w:val="a4"/>
        <w:numPr>
          <w:ilvl w:val="0"/>
          <w:numId w:val="1"/>
        </w:numPr>
        <w:ind w:left="0" w:firstLine="710"/>
        <w:jc w:val="both"/>
        <w:rPr>
          <w:sz w:val="28"/>
          <w:szCs w:val="28"/>
          <w:lang w:val="uk-UA"/>
        </w:rPr>
      </w:pPr>
      <w:r w:rsidRPr="00BE217D">
        <w:rPr>
          <w:sz w:val="28"/>
          <w:szCs w:val="28"/>
          <w:lang w:val="uk-UA"/>
        </w:rPr>
        <w:t xml:space="preserve">Вважати такими, що втратили чинність </w:t>
      </w:r>
      <w:r w:rsidR="00B65F6A">
        <w:rPr>
          <w:sz w:val="28"/>
          <w:szCs w:val="28"/>
          <w:lang w:val="uk-UA"/>
        </w:rPr>
        <w:t xml:space="preserve">з 01.01.2020 </w:t>
      </w:r>
      <w:r w:rsidRPr="00BE217D">
        <w:rPr>
          <w:sz w:val="28"/>
          <w:szCs w:val="28"/>
          <w:lang w:val="uk-UA"/>
        </w:rPr>
        <w:t xml:space="preserve">рішення виконавчого комітету  Запорізької міської ради від 27.03.2015 № 139 «Про встановлення тарифів на послуги з вивезення побутових відходів, які надає ТОВ </w:t>
      </w:r>
      <w:r w:rsidRPr="00BE217D">
        <w:rPr>
          <w:sz w:val="28"/>
          <w:szCs w:val="28"/>
          <w:lang w:val="uk-UA"/>
        </w:rPr>
        <w:lastRenderedPageBreak/>
        <w:t>«</w:t>
      </w:r>
      <w:proofErr w:type="spellStart"/>
      <w:r w:rsidRPr="00BE217D">
        <w:rPr>
          <w:sz w:val="28"/>
          <w:szCs w:val="28"/>
          <w:lang w:val="uk-UA"/>
        </w:rPr>
        <w:t>Ремондіс</w:t>
      </w:r>
      <w:proofErr w:type="spellEnd"/>
      <w:r w:rsidRPr="00BE217D">
        <w:rPr>
          <w:sz w:val="28"/>
          <w:szCs w:val="28"/>
          <w:lang w:val="uk-UA"/>
        </w:rPr>
        <w:t xml:space="preserve"> </w:t>
      </w:r>
      <w:r w:rsidR="008D25E7">
        <w:rPr>
          <w:sz w:val="28"/>
          <w:szCs w:val="28"/>
          <w:lang w:val="uk-UA"/>
        </w:rPr>
        <w:t>Запоріжжя»,</w:t>
      </w:r>
      <w:r w:rsidRPr="00BE217D">
        <w:rPr>
          <w:sz w:val="28"/>
          <w:szCs w:val="28"/>
          <w:lang w:val="uk-UA"/>
        </w:rPr>
        <w:t xml:space="preserve"> від 25.06.2018 № 309 «Про встановлення тарифів на послуги з вивезення побутових відходів, які</w:t>
      </w:r>
      <w:r w:rsidR="008D25E7">
        <w:rPr>
          <w:sz w:val="28"/>
          <w:szCs w:val="28"/>
          <w:lang w:val="uk-UA"/>
        </w:rPr>
        <w:t xml:space="preserve"> надає ТОВ «ВЕЛЬТУМ-Запоріжжя», від 23.09.2019 № 396 «Про внесення змін до рішення виконавчого комітету Запорізької міської ради від 25.06.2019 № 309 </w:t>
      </w:r>
      <w:r w:rsidR="008D25E7" w:rsidRPr="00BE217D">
        <w:rPr>
          <w:sz w:val="28"/>
          <w:szCs w:val="28"/>
          <w:lang w:val="uk-UA"/>
        </w:rPr>
        <w:t>«Про встановлення тарифів на послуги з вивезення побутових відходів, які</w:t>
      </w:r>
      <w:r w:rsidR="008D25E7">
        <w:rPr>
          <w:sz w:val="28"/>
          <w:szCs w:val="28"/>
          <w:lang w:val="uk-UA"/>
        </w:rPr>
        <w:t xml:space="preserve"> надає ТОВ «ВЕЛЬТУМ- Запоріжжя».</w:t>
      </w:r>
    </w:p>
    <w:p w:rsidR="00996100" w:rsidRPr="00431991" w:rsidRDefault="00552C10" w:rsidP="00B624AE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1991">
        <w:rPr>
          <w:sz w:val="28"/>
          <w:szCs w:val="28"/>
          <w:lang w:val="uk-UA"/>
        </w:rPr>
        <w:t>Контроль за виконанням даного рішення покласти на заступника міського голови з питань діяльності виконавчих органів ради Бородая О.М.</w:t>
      </w:r>
      <w:r w:rsidR="00996100" w:rsidRPr="00431991">
        <w:rPr>
          <w:sz w:val="28"/>
          <w:szCs w:val="28"/>
          <w:lang w:val="uk-UA"/>
        </w:rPr>
        <w:t xml:space="preserve"> </w:t>
      </w:r>
    </w:p>
    <w:p w:rsidR="007F004C" w:rsidRPr="00431991" w:rsidRDefault="007F004C" w:rsidP="0001490E">
      <w:pPr>
        <w:spacing w:line="240" w:lineRule="exact"/>
        <w:jc w:val="both"/>
        <w:rPr>
          <w:sz w:val="28"/>
          <w:szCs w:val="28"/>
          <w:lang w:val="uk-UA"/>
        </w:rPr>
      </w:pPr>
    </w:p>
    <w:tbl>
      <w:tblPr>
        <w:tblStyle w:val="a3"/>
        <w:tblW w:w="85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231"/>
        <w:gridCol w:w="7320"/>
      </w:tblGrid>
      <w:tr w:rsidR="00BD2445" w:rsidRPr="00305667" w:rsidTr="00A17F48">
        <w:tc>
          <w:tcPr>
            <w:tcW w:w="284" w:type="dxa"/>
          </w:tcPr>
          <w:p w:rsidR="00BD2445" w:rsidRPr="00431991" w:rsidRDefault="00552C10" w:rsidP="00A17F48">
            <w:pPr>
              <w:spacing w:before="600"/>
              <w:rPr>
                <w:sz w:val="28"/>
                <w:szCs w:val="28"/>
                <w:lang w:val="uk-UA"/>
              </w:rPr>
            </w:pPr>
            <w:r w:rsidRPr="00431991">
              <w:rPr>
                <w:sz w:val="28"/>
                <w:szCs w:val="28"/>
                <w:lang w:val="uk-UA"/>
              </w:rPr>
              <w:t>М</w:t>
            </w:r>
            <w:r w:rsidR="00BD2445" w:rsidRPr="00431991">
              <w:rPr>
                <w:sz w:val="28"/>
                <w:szCs w:val="28"/>
                <w:lang w:val="uk-UA"/>
              </w:rPr>
              <w:t xml:space="preserve">іський </w:t>
            </w:r>
          </w:p>
        </w:tc>
        <w:tc>
          <w:tcPr>
            <w:tcW w:w="8267" w:type="dxa"/>
          </w:tcPr>
          <w:p w:rsidR="00BD2445" w:rsidRPr="00305667" w:rsidRDefault="00A17F48" w:rsidP="00A17F48">
            <w:pPr>
              <w:spacing w:before="600"/>
              <w:rPr>
                <w:sz w:val="28"/>
                <w:szCs w:val="28"/>
                <w:lang w:val="uk-UA"/>
              </w:rPr>
            </w:pPr>
            <w:r w:rsidRPr="00431991">
              <w:rPr>
                <w:sz w:val="28"/>
                <w:szCs w:val="28"/>
                <w:lang w:val="uk-UA"/>
              </w:rPr>
              <w:t xml:space="preserve">голова                                                                     </w:t>
            </w:r>
            <w:r w:rsidR="00B65F6A">
              <w:rPr>
                <w:sz w:val="28"/>
                <w:szCs w:val="28"/>
                <w:lang w:val="uk-UA"/>
              </w:rPr>
              <w:t xml:space="preserve"> </w:t>
            </w:r>
            <w:r w:rsidRPr="00431991">
              <w:rPr>
                <w:sz w:val="28"/>
                <w:szCs w:val="28"/>
                <w:lang w:val="uk-UA"/>
              </w:rPr>
              <w:t xml:space="preserve"> </w:t>
            </w:r>
            <w:r w:rsidR="00552C10" w:rsidRPr="00431991">
              <w:rPr>
                <w:sz w:val="28"/>
                <w:szCs w:val="28"/>
                <w:lang w:val="uk-UA"/>
              </w:rPr>
              <w:t>В.В. Буряк</w:t>
            </w:r>
          </w:p>
          <w:p w:rsidR="00A17F48" w:rsidRPr="00305667" w:rsidRDefault="00A17F48" w:rsidP="007164AD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</w:p>
          <w:p w:rsidR="00A17F48" w:rsidRPr="00305667" w:rsidRDefault="00A17F48" w:rsidP="007164AD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</w:p>
          <w:p w:rsidR="00A17F48" w:rsidRPr="00305667" w:rsidRDefault="00A17F48" w:rsidP="007164AD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</w:p>
          <w:p w:rsidR="00A17F48" w:rsidRPr="00305667" w:rsidRDefault="00A17F48" w:rsidP="007164AD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</w:p>
          <w:p w:rsidR="00A17F48" w:rsidRPr="00305667" w:rsidRDefault="00A17F48" w:rsidP="007164AD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</w:p>
          <w:p w:rsidR="00A17F48" w:rsidRPr="00305667" w:rsidRDefault="00A17F48" w:rsidP="007164AD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</w:p>
          <w:p w:rsidR="00A17F48" w:rsidRPr="00305667" w:rsidRDefault="00A17F48" w:rsidP="007164AD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</w:p>
          <w:p w:rsidR="00A17F48" w:rsidRPr="00305667" w:rsidRDefault="00A17F48" w:rsidP="007164AD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</w:p>
          <w:p w:rsidR="00A17F48" w:rsidRPr="00305667" w:rsidRDefault="00A17F48" w:rsidP="007164AD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</w:p>
          <w:p w:rsidR="00A17F48" w:rsidRPr="00305667" w:rsidRDefault="00A17F48" w:rsidP="007164AD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</w:p>
          <w:p w:rsidR="00A17F48" w:rsidRPr="00305667" w:rsidRDefault="00A17F48" w:rsidP="007164AD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</w:p>
        </w:tc>
      </w:tr>
    </w:tbl>
    <w:p w:rsidR="00277A1A" w:rsidRDefault="00277A1A" w:rsidP="00367782"/>
    <w:sectPr w:rsidR="00277A1A" w:rsidSect="00874287">
      <w:pgSz w:w="11906" w:h="16838"/>
      <w:pgMar w:top="127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A4D"/>
    <w:multiLevelType w:val="hybridMultilevel"/>
    <w:tmpl w:val="A954959C"/>
    <w:lvl w:ilvl="0" w:tplc="27CE592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2D3"/>
    <w:rsid w:val="0001490E"/>
    <w:rsid w:val="0005179A"/>
    <w:rsid w:val="000B455E"/>
    <w:rsid w:val="000F5161"/>
    <w:rsid w:val="00111EFD"/>
    <w:rsid w:val="00205317"/>
    <w:rsid w:val="00246190"/>
    <w:rsid w:val="00250CEE"/>
    <w:rsid w:val="00252A8E"/>
    <w:rsid w:val="00254EC4"/>
    <w:rsid w:val="00277A1A"/>
    <w:rsid w:val="002B21C6"/>
    <w:rsid w:val="002E0D0E"/>
    <w:rsid w:val="002F755E"/>
    <w:rsid w:val="00305667"/>
    <w:rsid w:val="0032175F"/>
    <w:rsid w:val="00367782"/>
    <w:rsid w:val="003E54BE"/>
    <w:rsid w:val="00431991"/>
    <w:rsid w:val="00431CD6"/>
    <w:rsid w:val="004575B2"/>
    <w:rsid w:val="00473832"/>
    <w:rsid w:val="004879A0"/>
    <w:rsid w:val="00532CD0"/>
    <w:rsid w:val="005331E7"/>
    <w:rsid w:val="0054560B"/>
    <w:rsid w:val="00552C10"/>
    <w:rsid w:val="00560BE0"/>
    <w:rsid w:val="006624AB"/>
    <w:rsid w:val="00670EBE"/>
    <w:rsid w:val="006A18C0"/>
    <w:rsid w:val="006C6FBE"/>
    <w:rsid w:val="006E309E"/>
    <w:rsid w:val="00700B32"/>
    <w:rsid w:val="007164AD"/>
    <w:rsid w:val="00746FCA"/>
    <w:rsid w:val="00760BA6"/>
    <w:rsid w:val="0077447B"/>
    <w:rsid w:val="007E5645"/>
    <w:rsid w:val="007F004C"/>
    <w:rsid w:val="007F7D2B"/>
    <w:rsid w:val="00807098"/>
    <w:rsid w:val="00874287"/>
    <w:rsid w:val="008D25E7"/>
    <w:rsid w:val="00996100"/>
    <w:rsid w:val="009C635F"/>
    <w:rsid w:val="00A17F48"/>
    <w:rsid w:val="00A7179A"/>
    <w:rsid w:val="00A717F7"/>
    <w:rsid w:val="00AF42D3"/>
    <w:rsid w:val="00B13F54"/>
    <w:rsid w:val="00B27328"/>
    <w:rsid w:val="00B503F0"/>
    <w:rsid w:val="00B63F5B"/>
    <w:rsid w:val="00B65F6A"/>
    <w:rsid w:val="00B86515"/>
    <w:rsid w:val="00BC19A1"/>
    <w:rsid w:val="00BD2445"/>
    <w:rsid w:val="00BE217D"/>
    <w:rsid w:val="00BF754B"/>
    <w:rsid w:val="00C77910"/>
    <w:rsid w:val="00CA1026"/>
    <w:rsid w:val="00CF378B"/>
    <w:rsid w:val="00D045A1"/>
    <w:rsid w:val="00DB2BB7"/>
    <w:rsid w:val="00E44272"/>
    <w:rsid w:val="00E46280"/>
    <w:rsid w:val="00E573F6"/>
    <w:rsid w:val="00EF23F7"/>
    <w:rsid w:val="00F071FD"/>
    <w:rsid w:val="00F61A49"/>
    <w:rsid w:val="00F755C0"/>
    <w:rsid w:val="00F927B2"/>
    <w:rsid w:val="00FD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F4434E"/>
  <w15:chartTrackingRefBased/>
  <w15:docId w15:val="{83120AE4-F494-4472-895F-F9B84E372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44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053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1CD6"/>
    <w:pPr>
      <w:ind w:left="720"/>
      <w:contextualSpacing/>
    </w:pPr>
  </w:style>
  <w:style w:type="paragraph" w:styleId="a5">
    <w:name w:val="Balloon Text"/>
    <w:basedOn w:val="a"/>
    <w:link w:val="a6"/>
    <w:rsid w:val="00111EFD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rsid w:val="00111EF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2053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9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64;&#1040;&#1041;&#1051;&#1054;&#1053;&#1048;\&#1064;&#1040;&#1041;&#1051;&#1054;&#1053;&#1048;\Rozporyadjennya_Rishennya.do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Rozporyadjennya_Rishennya</Template>
  <TotalTime>666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Міський голова</vt:lpstr>
      <vt:lpstr>Міський голова</vt:lpstr>
    </vt:vector>
  </TitlesOfParts>
  <Company>Организация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Міський голова</dc:title>
  <dc:subject/>
  <dc:creator>user</dc:creator>
  <cp:keywords/>
  <dc:description/>
  <cp:lastModifiedBy>Кузнецова Валентина Антонівна</cp:lastModifiedBy>
  <cp:revision>40</cp:revision>
  <cp:lastPrinted>2019-11-26T12:53:00Z</cp:lastPrinted>
  <dcterms:created xsi:type="dcterms:W3CDTF">2017-03-22T06:13:00Z</dcterms:created>
  <dcterms:modified xsi:type="dcterms:W3CDTF">2019-11-26T13:01:00Z</dcterms:modified>
</cp:coreProperties>
</file>